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07098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07098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098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1E7B7E97" w:rsidR="00C44B8B" w:rsidRPr="0007098C" w:rsidRDefault="003C062C" w:rsidP="00EB32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098C">
              <w:rPr>
                <w:b/>
                <w:sz w:val="26"/>
                <w:szCs w:val="26"/>
              </w:rPr>
              <w:t>202В</w:t>
            </w:r>
            <w:r w:rsidR="0058138D" w:rsidRPr="0007098C">
              <w:rPr>
                <w:b/>
                <w:sz w:val="26"/>
                <w:szCs w:val="26"/>
              </w:rPr>
              <w:t>_</w:t>
            </w:r>
            <w:r w:rsidR="00EB3262">
              <w:rPr>
                <w:b/>
                <w:sz w:val="26"/>
                <w:szCs w:val="26"/>
              </w:rPr>
              <w:t>17</w:t>
            </w:r>
            <w:bookmarkStart w:id="0" w:name="_GoBack"/>
            <w:bookmarkEnd w:id="0"/>
          </w:p>
        </w:tc>
      </w:tr>
      <w:tr w:rsidR="00C44B8B" w:rsidRPr="0007098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07098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098C">
              <w:rPr>
                <w:b/>
                <w:sz w:val="26"/>
                <w:szCs w:val="26"/>
              </w:rPr>
              <w:t xml:space="preserve">Номер материала </w:t>
            </w:r>
            <w:r w:rsidRPr="000709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D28CE2B" w:rsidR="00C44B8B" w:rsidRPr="0007098C" w:rsidRDefault="008864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07098C">
              <w:rPr>
                <w:b/>
                <w:sz w:val="26"/>
                <w:szCs w:val="26"/>
                <w:lang w:val="en-US"/>
              </w:rPr>
              <w:t>2326782</w:t>
            </w:r>
          </w:p>
        </w:tc>
      </w:tr>
    </w:tbl>
    <w:p w14:paraId="4F5889C1" w14:textId="77777777" w:rsidR="00AD3958" w:rsidRPr="0007098C" w:rsidRDefault="00AD3958" w:rsidP="00AD3958">
      <w:pPr>
        <w:spacing w:line="276" w:lineRule="auto"/>
        <w:ind w:right="-1"/>
        <w:jc w:val="right"/>
        <w:rPr>
          <w:sz w:val="26"/>
          <w:szCs w:val="26"/>
        </w:rPr>
      </w:pPr>
      <w:r w:rsidRPr="0007098C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12A99EE3" w14:textId="77777777" w:rsidR="00AD3958" w:rsidRPr="0007098C" w:rsidRDefault="00AD3958" w:rsidP="00AD3958">
      <w:pPr>
        <w:spacing w:line="276" w:lineRule="auto"/>
        <w:ind w:right="-1"/>
        <w:jc w:val="right"/>
        <w:rPr>
          <w:sz w:val="26"/>
          <w:szCs w:val="26"/>
        </w:rPr>
      </w:pPr>
      <w:r w:rsidRPr="0007098C">
        <w:rPr>
          <w:sz w:val="26"/>
          <w:szCs w:val="26"/>
        </w:rPr>
        <w:t>ПАО «МРСК Центра и Приволжья»</w:t>
      </w:r>
    </w:p>
    <w:p w14:paraId="104121EA" w14:textId="77777777" w:rsidR="00AD3958" w:rsidRPr="0007098C" w:rsidRDefault="00AD3958" w:rsidP="00AD395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7098C">
        <w:rPr>
          <w:sz w:val="26"/>
          <w:szCs w:val="26"/>
        </w:rPr>
        <w:tab/>
        <w:t xml:space="preserve">________________ Ичетовкин А.В. </w:t>
      </w:r>
    </w:p>
    <w:p w14:paraId="583268F5" w14:textId="2DBED15F" w:rsidR="00C44B8B" w:rsidRPr="0007098C" w:rsidRDefault="00AD3958" w:rsidP="00AD395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7098C">
        <w:rPr>
          <w:sz w:val="26"/>
          <w:szCs w:val="26"/>
        </w:rPr>
        <w:t>“_____” ______________ 20_____ г.</w:t>
      </w:r>
    </w:p>
    <w:p w14:paraId="583268F6" w14:textId="77777777" w:rsidR="00C44B8B" w:rsidRPr="0007098C" w:rsidRDefault="00C44B8B" w:rsidP="00C44B8B"/>
    <w:p w14:paraId="583268F7" w14:textId="77777777" w:rsidR="00C44B8B" w:rsidRPr="0007098C" w:rsidRDefault="00C44B8B" w:rsidP="00C44B8B"/>
    <w:p w14:paraId="583268F8" w14:textId="77777777" w:rsidR="00C44B8B" w:rsidRPr="0007098C" w:rsidRDefault="00C44B8B" w:rsidP="00C44B8B"/>
    <w:p w14:paraId="583268F9" w14:textId="77777777" w:rsidR="00C44B8B" w:rsidRPr="0007098C" w:rsidRDefault="00C44B8B" w:rsidP="00C44B8B">
      <w:pPr>
        <w:pStyle w:val="2"/>
        <w:numPr>
          <w:ilvl w:val="0"/>
          <w:numId w:val="0"/>
        </w:numPr>
        <w:spacing w:after="120"/>
      </w:pPr>
      <w:r w:rsidRPr="0007098C">
        <w:t>ТЕХНИЧЕСКОЕ ЗАДАНИЕ</w:t>
      </w:r>
    </w:p>
    <w:p w14:paraId="583268FB" w14:textId="47EBD471" w:rsidR="00612811" w:rsidRPr="00336E09" w:rsidRDefault="004F6968" w:rsidP="00773399">
      <w:pPr>
        <w:ind w:firstLine="0"/>
        <w:jc w:val="center"/>
        <w:rPr>
          <w:sz w:val="24"/>
          <w:szCs w:val="24"/>
        </w:rPr>
      </w:pPr>
      <w:r w:rsidRPr="0007098C">
        <w:rPr>
          <w:b/>
          <w:sz w:val="26"/>
          <w:szCs w:val="26"/>
        </w:rPr>
        <w:t xml:space="preserve">на </w:t>
      </w:r>
      <w:r w:rsidR="00612811" w:rsidRPr="0007098C">
        <w:rPr>
          <w:b/>
          <w:sz w:val="26"/>
          <w:szCs w:val="26"/>
        </w:rPr>
        <w:t xml:space="preserve">поставку </w:t>
      </w:r>
      <w:r w:rsidR="00FE3C7C" w:rsidRPr="0007098C">
        <w:rPr>
          <w:b/>
          <w:bCs/>
          <w:sz w:val="26"/>
          <w:szCs w:val="26"/>
        </w:rPr>
        <w:t xml:space="preserve">арматуры </w:t>
      </w:r>
      <w:proofErr w:type="gramStart"/>
      <w:r w:rsidR="00FE3C7C" w:rsidRPr="0007098C">
        <w:rPr>
          <w:b/>
          <w:bCs/>
          <w:sz w:val="26"/>
          <w:szCs w:val="26"/>
        </w:rPr>
        <w:t>к</w:t>
      </w:r>
      <w:proofErr w:type="gramEnd"/>
      <w:r w:rsidR="00FE3C7C" w:rsidRPr="0007098C">
        <w:rPr>
          <w:b/>
          <w:bCs/>
          <w:sz w:val="26"/>
          <w:szCs w:val="26"/>
        </w:rPr>
        <w:t xml:space="preserve"> СИП </w:t>
      </w:r>
      <w:r w:rsidR="00FA14B0" w:rsidRPr="0007098C">
        <w:rPr>
          <w:b/>
          <w:sz w:val="26"/>
          <w:szCs w:val="26"/>
        </w:rPr>
        <w:t>(</w:t>
      </w:r>
      <w:r w:rsidR="003C062C" w:rsidRPr="0007098C">
        <w:rPr>
          <w:b/>
          <w:sz w:val="26"/>
          <w:szCs w:val="26"/>
        </w:rPr>
        <w:t xml:space="preserve">Наконечник изолированный </w:t>
      </w:r>
      <w:r w:rsidR="003C062C" w:rsidRPr="0007098C">
        <w:rPr>
          <w:b/>
          <w:sz w:val="26"/>
          <w:szCs w:val="26"/>
          <w:lang w:val="en-US"/>
        </w:rPr>
        <w:t>CPTA</w:t>
      </w:r>
      <w:r w:rsidR="003C062C" w:rsidRPr="0007098C">
        <w:rPr>
          <w:b/>
          <w:sz w:val="26"/>
          <w:szCs w:val="26"/>
        </w:rPr>
        <w:t xml:space="preserve"> </w:t>
      </w:r>
      <w:r w:rsidR="003C062C" w:rsidRPr="0007098C">
        <w:rPr>
          <w:b/>
          <w:sz w:val="26"/>
          <w:szCs w:val="26"/>
          <w:lang w:val="en-US"/>
        </w:rPr>
        <w:t>R</w:t>
      </w:r>
      <w:r w:rsidR="003C062C" w:rsidRPr="0007098C">
        <w:rPr>
          <w:b/>
          <w:sz w:val="26"/>
          <w:szCs w:val="26"/>
        </w:rPr>
        <w:t xml:space="preserve"> </w:t>
      </w:r>
      <w:r w:rsidR="00FD4D76" w:rsidRPr="0007098C">
        <w:rPr>
          <w:b/>
          <w:sz w:val="26"/>
          <w:szCs w:val="26"/>
        </w:rPr>
        <w:t>35</w:t>
      </w:r>
      <w:r w:rsidR="00FA14B0" w:rsidRPr="0007098C">
        <w:rPr>
          <w:b/>
          <w:sz w:val="26"/>
          <w:szCs w:val="26"/>
        </w:rPr>
        <w:t>)</w:t>
      </w:r>
      <w:r w:rsidR="00FF22A4" w:rsidRPr="0007098C">
        <w:rPr>
          <w:b/>
          <w:sz w:val="26"/>
          <w:szCs w:val="26"/>
        </w:rPr>
        <w:t>.</w:t>
      </w:r>
      <w:r w:rsidR="009C0389" w:rsidRPr="0007098C">
        <w:rPr>
          <w:b/>
          <w:sz w:val="26"/>
          <w:szCs w:val="26"/>
        </w:rPr>
        <w:t xml:space="preserve"> Лот №</w:t>
      </w:r>
      <w:r w:rsidR="00AA670B" w:rsidRPr="0007098C">
        <w:rPr>
          <w:b/>
          <w:sz w:val="26"/>
          <w:szCs w:val="26"/>
        </w:rPr>
        <w:t xml:space="preserve"> </w:t>
      </w:r>
      <w:r w:rsidR="00AA670B" w:rsidRPr="0007098C">
        <w:rPr>
          <w:b/>
          <w:sz w:val="26"/>
          <w:szCs w:val="26"/>
          <w:u w:val="single"/>
        </w:rPr>
        <w:t>202</w:t>
      </w:r>
      <w:r w:rsidR="00336E09" w:rsidRPr="0007098C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A7A7B3" w14:textId="77777777" w:rsidR="00A21F32" w:rsidRDefault="00A21F32" w:rsidP="00EF4CE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5D9345A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BA2E9F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BEE2D3" wp14:editId="0E10980A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6001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2DA573E0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1F32" w:rsidRPr="00C12BC9" w14:paraId="54BBD19B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665EE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 xml:space="preserve">Сечение, </w:t>
            </w:r>
            <w:proofErr w:type="gramStart"/>
            <w:r w:rsidRPr="00C12BC9">
              <w:rPr>
                <w:bCs/>
                <w:sz w:val="24"/>
                <w:szCs w:val="24"/>
              </w:rPr>
              <w:t>мм</w:t>
            </w:r>
            <w:proofErr w:type="gramEnd"/>
            <w:r w:rsidRPr="00C12BC9"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 xml:space="preserve">Масса, </w:t>
            </w:r>
            <w:proofErr w:type="gramStart"/>
            <w:r w:rsidRPr="00C12BC9">
              <w:rPr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A21F32" w:rsidRPr="00C12BC9" w14:paraId="417C49FA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1504AC1E" w:rsidR="00A21F32" w:rsidRPr="00C12BC9" w:rsidRDefault="00A21F32" w:rsidP="00336E0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283BBC0A" w:rsidR="00A21F32" w:rsidRPr="00C12BC9" w:rsidRDefault="00A21F32" w:rsidP="00FD4D7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1F32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2F46B40E" w:rsidR="00A21F32" w:rsidRPr="00C12BC9" w:rsidRDefault="00A21F32" w:rsidP="00AD3958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 w:rsidR="00AD3958">
              <w:rPr>
                <w:sz w:val="24"/>
                <w:szCs w:val="24"/>
              </w:rPr>
              <w:t>98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7809CC2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53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E15C5BE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44FE00C" w14:textId="77777777" w:rsidR="00243039" w:rsidRDefault="00243039" w:rsidP="0024303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752CD8E" w14:textId="77777777" w:rsidR="00243039" w:rsidRPr="00612811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A485F9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B45C93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50594F" w14:textId="77777777" w:rsidR="00243039" w:rsidRPr="0026458C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77EE060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7290F2" w14:textId="6343CE19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A22F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AD3958">
        <w:rPr>
          <w:sz w:val="24"/>
          <w:szCs w:val="24"/>
        </w:rPr>
        <w:t xml:space="preserve"> и Приволжья»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2F9E75" w14:textId="50D2B12D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A22F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CDEC2CD" w14:textId="6DA2342A" w:rsidR="00243039" w:rsidRPr="004C22DB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A22F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3F335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5BF6360F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84B664" w14:textId="2DAF1000" w:rsidR="00243039" w:rsidRPr="009E2E20" w:rsidRDefault="00243039" w:rsidP="002430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22F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AD3958">
        <w:rPr>
          <w:sz w:val="24"/>
          <w:szCs w:val="24"/>
        </w:rPr>
        <w:t xml:space="preserve"> и Приволжья»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155E51B" w14:textId="77777777" w:rsidR="00243039" w:rsidRPr="00FB7AEF" w:rsidRDefault="00243039" w:rsidP="00243039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179950" w14:textId="7D2453C2" w:rsidR="00A21F32" w:rsidRDefault="00243039" w:rsidP="00A21F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1F32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FA1C186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B89ED40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55F733D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9D4AD7A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0FCB48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F65834" w14:textId="77777777" w:rsidR="00CA22F7" w:rsidRPr="004F2F5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18096C1" w14:textId="14A2B4EF" w:rsidR="00CA22F7" w:rsidRPr="00DE1E02" w:rsidRDefault="00CA22F7" w:rsidP="00CA22F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560DDB0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0257F8E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9B4387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7A5CD2" w14:textId="77777777" w:rsidR="00243039" w:rsidRPr="00612811" w:rsidRDefault="00243039" w:rsidP="00243039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47C8C5" w14:textId="77777777" w:rsidR="00243039" w:rsidRDefault="00243039" w:rsidP="0024303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EDF75E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37CE21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0EBA0ED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A89953C" w14:textId="77777777" w:rsidR="00243039" w:rsidRPr="00DE1E02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0B2F29A4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5D4262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C88038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2DEBBD49" w14:textId="77777777" w:rsidR="00243039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C9644C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199C17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85E816" w14:textId="77777777" w:rsidR="00243039" w:rsidRPr="00612811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2563A3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6C67A3" w14:textId="77777777" w:rsidR="00243039" w:rsidRPr="00530F83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FD0C922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C0ECEC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4E1631" w14:textId="77777777" w:rsidR="00243039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B62467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39F4BA6" w14:textId="77777777" w:rsidR="00243039" w:rsidRPr="00530F83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25FD0B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29694B64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77DFE3D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78F575E" w14:textId="77777777" w:rsidR="00243039" w:rsidRPr="00530F83" w:rsidRDefault="00243039" w:rsidP="002430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1179434" w14:textId="77777777" w:rsidR="00243039" w:rsidRPr="00F64478" w:rsidRDefault="00243039" w:rsidP="0024303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09D6DAC" w14:textId="77777777" w:rsidR="00243039" w:rsidRDefault="00243039" w:rsidP="0024303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855713" w14:textId="77777777" w:rsidR="00243039" w:rsidRPr="00BB6EA4" w:rsidRDefault="00243039" w:rsidP="002430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6A237C" w14:textId="69FC019C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22F7"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AD3958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E00CA3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085192B9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767DF4" w14:textId="77777777" w:rsidR="00243039" w:rsidRDefault="00243039" w:rsidP="00243039">
      <w:pPr>
        <w:rPr>
          <w:sz w:val="26"/>
          <w:szCs w:val="26"/>
        </w:rPr>
      </w:pPr>
    </w:p>
    <w:p w14:paraId="28CABCB4" w14:textId="77777777" w:rsidR="00243039" w:rsidRDefault="00243039" w:rsidP="00243039">
      <w:pPr>
        <w:rPr>
          <w:sz w:val="26"/>
          <w:szCs w:val="26"/>
        </w:rPr>
      </w:pPr>
    </w:p>
    <w:p w14:paraId="4BF109C1" w14:textId="77777777" w:rsidR="00AD3958" w:rsidRDefault="00AD3958" w:rsidP="00AD39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910064E" w14:textId="77777777" w:rsidR="00AD3958" w:rsidRDefault="00AD3958" w:rsidP="00AD39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76CECC54" w14:textId="77777777" w:rsidR="00AD3958" w:rsidRDefault="00AD3958" w:rsidP="00AD39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681A53A" w14:textId="77777777" w:rsidR="00AD3958" w:rsidRDefault="00AD3958" w:rsidP="00AD3958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66ACA5DE" w14:textId="77777777" w:rsidR="00AD3958" w:rsidRDefault="00AD3958" w:rsidP="00AD3958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58326931" w14:textId="77777777" w:rsidR="008A5CA5" w:rsidRPr="00CB6078" w:rsidRDefault="008A5CA5" w:rsidP="00243039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47620" w14:textId="77777777" w:rsidR="00B1395A" w:rsidRDefault="00B1395A">
      <w:r>
        <w:separator/>
      </w:r>
    </w:p>
  </w:endnote>
  <w:endnote w:type="continuationSeparator" w:id="0">
    <w:p w14:paraId="7190B624" w14:textId="77777777" w:rsidR="00B1395A" w:rsidRDefault="00B1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17A6D" w14:textId="77777777" w:rsidR="00B1395A" w:rsidRDefault="00B1395A">
      <w:r>
        <w:separator/>
      </w:r>
    </w:p>
  </w:footnote>
  <w:footnote w:type="continuationSeparator" w:id="0">
    <w:p w14:paraId="0D080D8D" w14:textId="77777777" w:rsidR="00B1395A" w:rsidRDefault="00B13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98C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4F65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95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395A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22F7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262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6B2D0-89DD-48D4-9598-AA944DD6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4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Шумилова Юлия Викторовна</cp:lastModifiedBy>
  <cp:revision>6</cp:revision>
  <cp:lastPrinted>2010-09-30T14:29:00Z</cp:lastPrinted>
  <dcterms:created xsi:type="dcterms:W3CDTF">2016-10-04T08:50:00Z</dcterms:created>
  <dcterms:modified xsi:type="dcterms:W3CDTF">2020-04-15T08:55:00Z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